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75139" w14:textId="77777777" w:rsidR="00E11C5C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Die Offerte ist zwingend mit der </w:t>
      </w:r>
      <w:r w:rsidRPr="006D32D3">
        <w:rPr>
          <w:rFonts w:ascii="Arial Black" w:hAnsi="Arial Black" w:cs="Arial"/>
        </w:rPr>
        <w:t>genauen Bezeichnung des Objektes</w:t>
      </w:r>
      <w:r w:rsidRPr="00197A1E">
        <w:rPr>
          <w:rFonts w:ascii="Arial" w:hAnsi="Arial" w:cs="Arial"/>
        </w:rPr>
        <w:t xml:space="preserve"> an folgende Adresse zu senden (Adressetikettenvorlage im Anhang)</w:t>
      </w:r>
      <w:r w:rsidR="00D02DBE" w:rsidRPr="00197A1E">
        <w:rPr>
          <w:rFonts w:ascii="Arial" w:hAnsi="Arial" w:cs="Arial"/>
        </w:rPr>
        <w:t xml:space="preserve"> oder abzugeben</w:t>
      </w:r>
      <w:r w:rsidRPr="00197A1E">
        <w:rPr>
          <w:rFonts w:ascii="Arial" w:hAnsi="Arial" w:cs="Arial"/>
        </w:rPr>
        <w:t>:</w:t>
      </w:r>
    </w:p>
    <w:p w14:paraId="1803BE24" w14:textId="77777777" w:rsidR="00F26191" w:rsidRPr="00197A1E" w:rsidRDefault="00F26191">
      <w:pPr>
        <w:rPr>
          <w:rFonts w:ascii="Arial" w:hAnsi="Arial" w:cs="Arial"/>
        </w:rPr>
      </w:pPr>
    </w:p>
    <w:p w14:paraId="62A23B06" w14:textId="77777777"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Kanton Zürich</w:t>
      </w:r>
    </w:p>
    <w:p w14:paraId="04BF4E1E" w14:textId="77777777" w:rsidR="00787539" w:rsidRDefault="00787539">
      <w:pPr>
        <w:rPr>
          <w:rFonts w:ascii="Arial" w:hAnsi="Arial" w:cs="Arial"/>
        </w:rPr>
      </w:pPr>
      <w:r>
        <w:rPr>
          <w:rFonts w:ascii="Arial" w:hAnsi="Arial" w:cs="Arial"/>
        </w:rPr>
        <w:t>Baudirektion</w:t>
      </w:r>
    </w:p>
    <w:p w14:paraId="3A248ED2" w14:textId="77777777"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 xml:space="preserve">Tiefbauamt / Büro </w:t>
      </w:r>
      <w:r w:rsidR="00E4139C" w:rsidRPr="00197A1E">
        <w:rPr>
          <w:rFonts w:ascii="Arial" w:hAnsi="Arial" w:cs="Arial"/>
        </w:rPr>
        <w:t xml:space="preserve">W </w:t>
      </w:r>
      <w:r w:rsidRPr="00197A1E">
        <w:rPr>
          <w:rFonts w:ascii="Arial" w:hAnsi="Arial" w:cs="Arial"/>
        </w:rPr>
        <w:t>317</w:t>
      </w:r>
    </w:p>
    <w:p w14:paraId="2787D16D" w14:textId="77777777" w:rsidR="00F26191" w:rsidRPr="00197A1E" w:rsidRDefault="00DB6353">
      <w:pPr>
        <w:rPr>
          <w:rFonts w:ascii="Arial" w:hAnsi="Arial" w:cs="Arial"/>
        </w:rPr>
      </w:pPr>
      <w:r>
        <w:rPr>
          <w:rFonts w:ascii="Arial" w:hAnsi="Arial" w:cs="Arial"/>
        </w:rPr>
        <w:t>Walcheplatz 2</w:t>
      </w:r>
    </w:p>
    <w:p w14:paraId="207A12D9" w14:textId="77777777" w:rsidR="00F26191" w:rsidRPr="00197A1E" w:rsidRDefault="00F26191">
      <w:pPr>
        <w:rPr>
          <w:rFonts w:ascii="Arial" w:hAnsi="Arial" w:cs="Arial"/>
        </w:rPr>
      </w:pPr>
      <w:r w:rsidRPr="00197A1E">
        <w:rPr>
          <w:rFonts w:ascii="Arial" w:hAnsi="Arial" w:cs="Arial"/>
        </w:rPr>
        <w:t>8090 Zürich</w:t>
      </w:r>
    </w:p>
    <w:p w14:paraId="0631D6EB" w14:textId="77777777" w:rsidR="00F26191" w:rsidRPr="00197A1E" w:rsidRDefault="00F26191">
      <w:pPr>
        <w:rPr>
          <w:rFonts w:ascii="Arial" w:hAnsi="Arial" w:cs="Arial"/>
        </w:rPr>
      </w:pPr>
    </w:p>
    <w:p w14:paraId="410E9ECF" w14:textId="77777777" w:rsidR="00F26191" w:rsidRPr="00197A1E" w:rsidRDefault="00D408C4">
      <w:pPr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Schalteröffnungszeiten: 07.3</w:t>
      </w:r>
      <w:r w:rsidR="00D02DBE" w:rsidRPr="00197A1E">
        <w:rPr>
          <w:rFonts w:ascii="Arial" w:hAnsi="Arial" w:cs="Arial"/>
          <w:i/>
          <w:iCs/>
        </w:rPr>
        <w:t>0 – 12.00 / 13.30 – 16.00 Uhr</w:t>
      </w:r>
    </w:p>
    <w:p w14:paraId="68EF2FD5" w14:textId="00485BF4" w:rsidR="00D02DBE" w:rsidRPr="00197A1E" w:rsidRDefault="00D02DBE">
      <w:pPr>
        <w:rPr>
          <w:rFonts w:ascii="Arial" w:hAnsi="Arial" w:cs="Arial"/>
          <w:i/>
          <w:iCs/>
        </w:rPr>
      </w:pPr>
      <w:r w:rsidRPr="00197A1E">
        <w:rPr>
          <w:rFonts w:ascii="Arial" w:hAnsi="Arial" w:cs="Arial"/>
          <w:i/>
          <w:iCs/>
        </w:rPr>
        <w:t xml:space="preserve">Telefon: 043 259 </w:t>
      </w:r>
      <w:r w:rsidR="003D356A">
        <w:rPr>
          <w:rFonts w:ascii="Arial" w:hAnsi="Arial" w:cs="Arial"/>
          <w:i/>
          <w:iCs/>
        </w:rPr>
        <w:t>31 51</w:t>
      </w:r>
    </w:p>
    <w:p w14:paraId="3B0AE6E8" w14:textId="77777777" w:rsidR="00F26191" w:rsidRPr="00197A1E" w:rsidRDefault="00F26191">
      <w:pPr>
        <w:rPr>
          <w:rFonts w:ascii="Arial" w:hAnsi="Arial" w:cs="Arial"/>
        </w:rPr>
      </w:pPr>
    </w:p>
    <w:p w14:paraId="2C4914AB" w14:textId="77777777" w:rsidR="00D02DBE" w:rsidRPr="00197A1E" w:rsidRDefault="00D02DBE">
      <w:pPr>
        <w:rPr>
          <w:rFonts w:ascii="Arial" w:hAnsi="Arial" w:cs="Arial"/>
        </w:rPr>
      </w:pPr>
    </w:p>
    <w:p w14:paraId="0AAABB6B" w14:textId="77777777" w:rsidR="00F26191" w:rsidRPr="00197A1E" w:rsidRDefault="00F26191">
      <w:pPr>
        <w:rPr>
          <w:rFonts w:ascii="Arial" w:hAnsi="Arial" w:cs="Arial"/>
        </w:rPr>
      </w:pPr>
    </w:p>
    <w:tbl>
      <w:tblPr>
        <w:tblW w:w="8460" w:type="dxa"/>
        <w:tblInd w:w="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0"/>
        <w:gridCol w:w="240"/>
        <w:gridCol w:w="240"/>
        <w:gridCol w:w="3880"/>
      </w:tblGrid>
      <w:tr w:rsidR="00F26191" w:rsidRPr="00197A1E" w14:paraId="168D96EE" w14:textId="77777777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E49C6F" w14:textId="77777777" w:rsidR="00F26191" w:rsidRPr="00787539" w:rsidRDefault="00F26191">
            <w:pPr>
              <w:rPr>
                <w:rFonts w:ascii="Arial Black" w:hAnsi="Arial Black" w:cs="Arial"/>
                <w:bCs/>
                <w:sz w:val="28"/>
                <w:szCs w:val="28"/>
              </w:rPr>
            </w:pPr>
            <w:r w:rsidRPr="00787539">
              <w:rPr>
                <w:rFonts w:ascii="Arial Black" w:hAnsi="Arial Black" w:cs="Arial"/>
                <w:bCs/>
                <w:sz w:val="28"/>
                <w:szCs w:val="28"/>
              </w:rPr>
              <w:t>Stichwort: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5240BE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A7A83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AC3FC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14:paraId="4E00DD1E" w14:textId="77777777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E3F004" w14:textId="77777777" w:rsidR="00BA2FE0" w:rsidRDefault="00BA2FE0">
            <w:pPr>
              <w:rPr>
                <w:rFonts w:ascii="Arial" w:hAnsi="Arial" w:cs="Arial"/>
                <w:b/>
                <w:i/>
                <w:iCs/>
                <w:color w:val="FF0000"/>
                <w:sz w:val="20"/>
                <w:szCs w:val="16"/>
              </w:rPr>
            </w:pPr>
            <w:r w:rsidRPr="00FE464A">
              <w:rPr>
                <w:rFonts w:ascii="Arial" w:hAnsi="Arial" w:cs="Arial"/>
                <w:b/>
                <w:i/>
                <w:iCs/>
                <w:color w:val="FF0000"/>
                <w:sz w:val="20"/>
                <w:szCs w:val="16"/>
              </w:rPr>
              <w:t xml:space="preserve">Submission </w:t>
            </w:r>
          </w:p>
          <w:p w14:paraId="537BB533" w14:textId="6953EE73" w:rsidR="00F26191" w:rsidRPr="00FE464A" w:rsidRDefault="00AD27F4">
            <w:pPr>
              <w:rPr>
                <w:rFonts w:ascii="Arial" w:hAnsi="Arial" w:cs="Arial"/>
                <w:b/>
                <w:i/>
                <w:iCs/>
                <w:color w:val="FF0000"/>
                <w:sz w:val="20"/>
                <w:szCs w:val="16"/>
              </w:rPr>
            </w:pPr>
            <w:r w:rsidRPr="00AD27F4">
              <w:rPr>
                <w:rFonts w:ascii="Arial" w:hAnsi="Arial" w:cs="Arial"/>
                <w:b/>
                <w:i/>
                <w:iCs/>
                <w:color w:val="FF0000"/>
                <w:sz w:val="20"/>
                <w:szCs w:val="16"/>
              </w:rPr>
              <w:t>Bülach Hardwald 4-Spur-Ausbau</w:t>
            </w:r>
            <w:r w:rsidR="001C0AE5">
              <w:rPr>
                <w:rFonts w:ascii="Arial" w:hAnsi="Arial" w:cs="Arial"/>
                <w:b/>
                <w:i/>
                <w:iCs/>
                <w:color w:val="FF0000"/>
                <w:sz w:val="20"/>
                <w:szCs w:val="16"/>
              </w:rPr>
              <w:t xml:space="preserve"> Los 3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E34702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27FDA0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39E487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</w:tr>
      <w:tr w:rsidR="00F26191" w:rsidRPr="00197A1E" w14:paraId="041E7DED" w14:textId="77777777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AC15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94F7C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B282F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14846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14:paraId="01C3BF92" w14:textId="77777777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18E11" w14:textId="77777777" w:rsidR="00F26191" w:rsidRPr="00787539" w:rsidRDefault="00787539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>
              <w:rPr>
                <w:rFonts w:ascii="Arial Black" w:hAnsi="Arial Black" w:cs="Arial"/>
                <w:bCs/>
                <w:sz w:val="22"/>
                <w:szCs w:val="22"/>
              </w:rPr>
              <w:t>Absender - Expéditeur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3F905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4FC4D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FD463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14:paraId="60C0CE76" w14:textId="77777777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90334" w14:textId="77777777" w:rsidR="00F26191" w:rsidRPr="00787539" w:rsidRDefault="00F26191">
            <w:pPr>
              <w:jc w:val="center"/>
              <w:rPr>
                <w:rFonts w:ascii="Arial Black" w:hAnsi="Arial Black" w:cs="Arial"/>
                <w:bCs/>
                <w:sz w:val="22"/>
                <w:szCs w:val="22"/>
              </w:rPr>
            </w:pPr>
            <w:r w:rsidRPr="00787539">
              <w:rPr>
                <w:rFonts w:ascii="Arial Black" w:hAnsi="Arial Black" w:cs="Arial"/>
                <w:bCs/>
                <w:sz w:val="22"/>
                <w:szCs w:val="22"/>
              </w:rPr>
              <w:t>Mittente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CC075" w14:textId="77777777"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FF577" w14:textId="77777777"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7A1E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8891D" w14:textId="77777777" w:rsidR="00F26191" w:rsidRPr="00197A1E" w:rsidRDefault="00F261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26191" w:rsidRPr="00197A1E" w14:paraId="3ED0DCF7" w14:textId="77777777">
        <w:trPr>
          <w:trHeight w:val="319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D7628" w14:textId="77777777" w:rsidR="00F26191" w:rsidRPr="00197A1E" w:rsidRDefault="00F26191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(vollständige Adresse/n)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ACEF3" w14:textId="77777777"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201C3" w14:textId="77777777"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97A1E">
              <w:rPr>
                <w:rFonts w:ascii="Arial" w:hAnsi="Arial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A8C9B" w14:textId="77777777" w:rsidR="00F26191" w:rsidRPr="00197A1E" w:rsidRDefault="00F26191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F26191" w:rsidRPr="00197A1E" w14:paraId="5CFDB206" w14:textId="77777777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D495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D44B4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16883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32922" w14:textId="77777777" w:rsidR="00F26191" w:rsidRPr="00197A1E" w:rsidRDefault="00DB63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197A1E">
              <w:rPr>
                <w:rFonts w:ascii="Arial" w:hAnsi="Arial" w:cs="Arial"/>
              </w:rPr>
              <w:t>Kanton Zürich</w:t>
            </w:r>
          </w:p>
        </w:tc>
      </w:tr>
      <w:tr w:rsidR="00F26191" w:rsidRPr="00197A1E" w14:paraId="452C76CC" w14:textId="77777777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3849F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3910B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1F33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39B6F3" w14:textId="77777777" w:rsidR="00F26191" w:rsidRPr="00197A1E" w:rsidRDefault="00F26191" w:rsidP="00DB6353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Baudirektion</w:t>
            </w:r>
          </w:p>
        </w:tc>
      </w:tr>
      <w:tr w:rsidR="00F26191" w:rsidRPr="00197A1E" w14:paraId="5C24F4F4" w14:textId="77777777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646E0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69E641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0E27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2AD09" w14:textId="77777777" w:rsidR="00F26191" w:rsidRPr="00787539" w:rsidRDefault="00F26191">
            <w:pPr>
              <w:rPr>
                <w:rFonts w:ascii="Arial Black" w:hAnsi="Arial Black" w:cs="Arial"/>
                <w:bCs/>
              </w:rPr>
            </w:pPr>
            <w:r w:rsidRPr="00197A1E">
              <w:rPr>
                <w:rFonts w:ascii="Arial" w:hAnsi="Arial" w:cs="Arial"/>
                <w:b/>
                <w:bCs/>
              </w:rPr>
              <w:t xml:space="preserve"> </w:t>
            </w:r>
            <w:r w:rsidRPr="00787539">
              <w:rPr>
                <w:rFonts w:ascii="Arial Black" w:hAnsi="Arial Black" w:cs="Arial"/>
                <w:bCs/>
              </w:rPr>
              <w:t xml:space="preserve"> Tiefbauamt / Büro </w:t>
            </w:r>
            <w:r w:rsidR="00E4139C" w:rsidRPr="00787539">
              <w:rPr>
                <w:rFonts w:ascii="Arial Black" w:hAnsi="Arial Black" w:cs="Arial"/>
                <w:bCs/>
              </w:rPr>
              <w:t xml:space="preserve">W </w:t>
            </w:r>
            <w:r w:rsidRPr="00787539">
              <w:rPr>
                <w:rFonts w:ascii="Arial Black" w:hAnsi="Arial Black" w:cs="Arial"/>
                <w:bCs/>
              </w:rPr>
              <w:t>317</w:t>
            </w:r>
          </w:p>
        </w:tc>
      </w:tr>
      <w:tr w:rsidR="00F26191" w:rsidRPr="00197A1E" w14:paraId="54260FD7" w14:textId="77777777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627CF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C1EAA6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3897E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8089" w14:textId="77777777" w:rsidR="00F26191" w:rsidRPr="00197A1E" w:rsidRDefault="00F26191" w:rsidP="008F12C7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Walcheplatz 2</w:t>
            </w:r>
          </w:p>
        </w:tc>
      </w:tr>
      <w:tr w:rsidR="00F26191" w:rsidRPr="00197A1E" w14:paraId="089BA3B4" w14:textId="77777777">
        <w:trPr>
          <w:trHeight w:val="499"/>
        </w:trPr>
        <w:tc>
          <w:tcPr>
            <w:tcW w:w="4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3A7F8C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C12E7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DD0C1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E55BB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 xml:space="preserve">  8090 Zürich</w:t>
            </w:r>
          </w:p>
        </w:tc>
      </w:tr>
      <w:tr w:rsidR="00F26191" w:rsidRPr="00197A1E" w14:paraId="48B56C9C" w14:textId="77777777">
        <w:trPr>
          <w:trHeight w:val="402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3EFC7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298C2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20CB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5EF2D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14:paraId="52414789" w14:textId="77777777">
        <w:trPr>
          <w:trHeight w:val="30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47FA6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2017B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FC764" w14:textId="77777777" w:rsidR="00F26191" w:rsidRPr="00197A1E" w:rsidRDefault="00F26191">
            <w:pPr>
              <w:rPr>
                <w:rFonts w:ascii="Arial" w:hAnsi="Arial" w:cs="Arial"/>
              </w:rPr>
            </w:pPr>
            <w:r w:rsidRPr="00197A1E">
              <w:rPr>
                <w:rFonts w:ascii="Arial" w:hAnsi="Arial" w:cs="Arial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11CF8" w14:textId="77777777" w:rsidR="00F26191" w:rsidRPr="00197A1E" w:rsidRDefault="00F26191">
            <w:pPr>
              <w:rPr>
                <w:rFonts w:ascii="Arial" w:hAnsi="Arial" w:cs="Arial"/>
              </w:rPr>
            </w:pPr>
          </w:p>
        </w:tc>
      </w:tr>
      <w:tr w:rsidR="00F26191" w:rsidRPr="00197A1E" w14:paraId="4970DB89" w14:textId="77777777">
        <w:trPr>
          <w:trHeight w:val="165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22CE9" w14:textId="77777777"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1ADD4" w14:textId="77777777"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666ED" w14:textId="77777777"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  <w:r w:rsidRPr="00197A1E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3B76" w14:textId="77777777" w:rsidR="00F26191" w:rsidRPr="00197A1E" w:rsidRDefault="00F2619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9A2EB6C" w14:textId="77777777" w:rsidR="00F26191" w:rsidRPr="00197A1E" w:rsidRDefault="00F26191">
      <w:pPr>
        <w:rPr>
          <w:rFonts w:ascii="Arial" w:hAnsi="Arial" w:cs="Arial"/>
        </w:rPr>
      </w:pPr>
    </w:p>
    <w:sectPr w:rsidR="00F26191" w:rsidRPr="00197A1E" w:rsidSect="00C23D70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BD197A" w14:textId="77777777" w:rsidR="006234C5" w:rsidRDefault="006234C5" w:rsidP="00717D40">
      <w:r>
        <w:separator/>
      </w:r>
    </w:p>
  </w:endnote>
  <w:endnote w:type="continuationSeparator" w:id="0">
    <w:p w14:paraId="4EAA531E" w14:textId="77777777" w:rsidR="006234C5" w:rsidRDefault="006234C5" w:rsidP="0071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09A60" w14:textId="7F262FEA" w:rsidR="00E75665" w:rsidRPr="00197A1E" w:rsidRDefault="00470160" w:rsidP="00197A1E">
    <w:pPr>
      <w:pStyle w:val="TBA-Fusszeile"/>
    </w:pPr>
    <w:r>
      <w:t>031.00.08</w:t>
    </w:r>
    <w:r w:rsidR="00787539">
      <w:t xml:space="preserve"> </w:t>
    </w:r>
    <w:sdt>
      <w:sdtPr>
        <w:alias w:val="Titel"/>
        <w:tag w:val=""/>
        <w:id w:val="1834018823"/>
        <w:placeholder>
          <w:docPart w:val="D79ABCEDBA1E4DC894F3328E3D1F366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93972">
          <w:t>Adressetiketten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43D841" w14:textId="77777777" w:rsidR="006234C5" w:rsidRDefault="006234C5" w:rsidP="00717D40">
      <w:r>
        <w:separator/>
      </w:r>
    </w:p>
  </w:footnote>
  <w:footnote w:type="continuationSeparator" w:id="0">
    <w:p w14:paraId="4A82466D" w14:textId="77777777" w:rsidR="006234C5" w:rsidRDefault="006234C5" w:rsidP="00717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CF6"/>
    <w:rsid w:val="00065466"/>
    <w:rsid w:val="00076481"/>
    <w:rsid w:val="00090DFC"/>
    <w:rsid w:val="001668B0"/>
    <w:rsid w:val="00175510"/>
    <w:rsid w:val="00176F0F"/>
    <w:rsid w:val="00197A1E"/>
    <w:rsid w:val="001C0AE5"/>
    <w:rsid w:val="00242880"/>
    <w:rsid w:val="002569A5"/>
    <w:rsid w:val="00275801"/>
    <w:rsid w:val="00332A4A"/>
    <w:rsid w:val="0034731A"/>
    <w:rsid w:val="0035063B"/>
    <w:rsid w:val="003508CE"/>
    <w:rsid w:val="00353696"/>
    <w:rsid w:val="00364100"/>
    <w:rsid w:val="003A5B04"/>
    <w:rsid w:val="003C6460"/>
    <w:rsid w:val="003D3302"/>
    <w:rsid w:val="003D356A"/>
    <w:rsid w:val="00465B95"/>
    <w:rsid w:val="00470160"/>
    <w:rsid w:val="004B1C97"/>
    <w:rsid w:val="004C2BF1"/>
    <w:rsid w:val="004D777C"/>
    <w:rsid w:val="005310C3"/>
    <w:rsid w:val="00592F42"/>
    <w:rsid w:val="005D2C26"/>
    <w:rsid w:val="00602CF3"/>
    <w:rsid w:val="006234C5"/>
    <w:rsid w:val="00636F83"/>
    <w:rsid w:val="0064186C"/>
    <w:rsid w:val="006971E7"/>
    <w:rsid w:val="006B2A42"/>
    <w:rsid w:val="006D32D3"/>
    <w:rsid w:val="006E7CF9"/>
    <w:rsid w:val="00717D40"/>
    <w:rsid w:val="007378B6"/>
    <w:rsid w:val="00787539"/>
    <w:rsid w:val="007C4EEC"/>
    <w:rsid w:val="0084259F"/>
    <w:rsid w:val="008A63B3"/>
    <w:rsid w:val="008C0FD5"/>
    <w:rsid w:val="008F12C7"/>
    <w:rsid w:val="00933CF6"/>
    <w:rsid w:val="00943A83"/>
    <w:rsid w:val="00957D80"/>
    <w:rsid w:val="00967EAB"/>
    <w:rsid w:val="009D4117"/>
    <w:rsid w:val="00A135FE"/>
    <w:rsid w:val="00A15FFE"/>
    <w:rsid w:val="00A63182"/>
    <w:rsid w:val="00A75497"/>
    <w:rsid w:val="00A93972"/>
    <w:rsid w:val="00AD27F4"/>
    <w:rsid w:val="00AE4BD3"/>
    <w:rsid w:val="00B0160B"/>
    <w:rsid w:val="00B10621"/>
    <w:rsid w:val="00B656CE"/>
    <w:rsid w:val="00B9105B"/>
    <w:rsid w:val="00BA0604"/>
    <w:rsid w:val="00BA2FE0"/>
    <w:rsid w:val="00BB441B"/>
    <w:rsid w:val="00BE53C7"/>
    <w:rsid w:val="00C054FA"/>
    <w:rsid w:val="00C1122F"/>
    <w:rsid w:val="00C23D70"/>
    <w:rsid w:val="00C40F17"/>
    <w:rsid w:val="00CB0532"/>
    <w:rsid w:val="00CC69B8"/>
    <w:rsid w:val="00CC6FAB"/>
    <w:rsid w:val="00CD399A"/>
    <w:rsid w:val="00D02DBE"/>
    <w:rsid w:val="00D30870"/>
    <w:rsid w:val="00D408C4"/>
    <w:rsid w:val="00D54D36"/>
    <w:rsid w:val="00D916EA"/>
    <w:rsid w:val="00D9681A"/>
    <w:rsid w:val="00DB6353"/>
    <w:rsid w:val="00DD621A"/>
    <w:rsid w:val="00DE0C09"/>
    <w:rsid w:val="00E11C5C"/>
    <w:rsid w:val="00E12ACE"/>
    <w:rsid w:val="00E3644F"/>
    <w:rsid w:val="00E4139C"/>
    <w:rsid w:val="00E42B66"/>
    <w:rsid w:val="00E571E1"/>
    <w:rsid w:val="00E70FD4"/>
    <w:rsid w:val="00E75665"/>
    <w:rsid w:val="00E774B6"/>
    <w:rsid w:val="00E77A25"/>
    <w:rsid w:val="00E91130"/>
    <w:rsid w:val="00F26191"/>
    <w:rsid w:val="00F80E15"/>
    <w:rsid w:val="00F944FD"/>
    <w:rsid w:val="00FA3A46"/>
    <w:rsid w:val="00FC24B2"/>
    <w:rsid w:val="00FE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C33BF5"/>
  <w15:docId w15:val="{7ECBE621-A69F-4B3B-A882-22C2AF4FA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3D7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02DBE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02DBE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7A1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7A1E"/>
    <w:rPr>
      <w:rFonts w:ascii="Tahoma" w:hAnsi="Tahoma" w:cs="Tahoma"/>
      <w:sz w:val="16"/>
      <w:szCs w:val="16"/>
    </w:rPr>
  </w:style>
  <w:style w:type="paragraph" w:customStyle="1" w:styleId="TBA-Fusszeile">
    <w:name w:val="TBA-Fusszeile"/>
    <w:basedOn w:val="Standard"/>
    <w:qFormat/>
    <w:rsid w:val="00197A1E"/>
    <w:pPr>
      <w:tabs>
        <w:tab w:val="right" w:pos="9639"/>
      </w:tabs>
    </w:pPr>
    <w:rPr>
      <w:rFonts w:ascii="Arial" w:hAnsi="Arial"/>
      <w:noProof/>
      <w:sz w:val="12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A939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6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\Downloads\031.00.08_Adressetikett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79ABCEDBA1E4DC894F3328E3D1F3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521F30-9DD4-457C-81FC-F0EB11BB1638}"/>
      </w:docPartPr>
      <w:docPartBody>
        <w:p w:rsidR="00704E1F" w:rsidRDefault="00197CFA">
          <w:r w:rsidRPr="009D5643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CFA"/>
    <w:rsid w:val="00197CFA"/>
    <w:rsid w:val="0070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7CFA"/>
    <w:rPr>
      <w:rFonts w:cs="Times New Roman"/>
      <w:sz w:val="3276"/>
      <w:szCs w:val="327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97CF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031.00.08_Adressetiketten.dotx</Template>
  <TotalTime>0</TotalTime>
  <Pages>1</Pages>
  <Words>69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Adressetiketten</vt:lpstr>
    </vt:vector>
  </TitlesOfParts>
  <Company>Baudirektion Kanton Zürich</Company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Adressetiketten</dc:title>
  <dc:creator>Patrik Senn</dc:creator>
  <cp:lastModifiedBy>Silvan Schnoz</cp:lastModifiedBy>
  <cp:revision>10</cp:revision>
  <cp:lastPrinted>2008-10-16T07:04:00Z</cp:lastPrinted>
  <dcterms:created xsi:type="dcterms:W3CDTF">2015-09-02T07:09:00Z</dcterms:created>
  <dcterms:modified xsi:type="dcterms:W3CDTF">2020-08-04T12:48:00Z</dcterms:modified>
  <cp:category>Internet TBA</cp:category>
</cp:coreProperties>
</file>